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799E" w:rsidRDefault="00F2799E" w:rsidP="00F2799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MARLOND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F2799E" w:rsidRDefault="00F2799E" w:rsidP="00F2799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2799E" w:rsidRDefault="00F2799E" w:rsidP="00F2799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2799E" w:rsidRDefault="00F2799E" w:rsidP="00F2799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24May1418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Mendham, Suffolk,</w:t>
      </w:r>
    </w:p>
    <w:p w:rsidR="00F2799E" w:rsidRDefault="00F2799E" w:rsidP="00F2799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held by the late Sir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Swyllyngton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F2799E" w:rsidRDefault="00F2799E" w:rsidP="00F2799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21-56)</w:t>
      </w:r>
    </w:p>
    <w:p w:rsidR="00F2799E" w:rsidRDefault="00F2799E" w:rsidP="00F2799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2799E" w:rsidRDefault="00F2799E" w:rsidP="00F2799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2799E" w:rsidRDefault="00F2799E" w:rsidP="00F2799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October 2015</w:t>
      </w:r>
    </w:p>
    <w:p w:rsidR="00DD5B8A" w:rsidRPr="00F2799E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F2799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799E" w:rsidRDefault="00F2799E" w:rsidP="00564E3C">
      <w:pPr>
        <w:spacing w:after="0" w:line="240" w:lineRule="auto"/>
      </w:pPr>
      <w:r>
        <w:separator/>
      </w:r>
    </w:p>
  </w:endnote>
  <w:endnote w:type="continuationSeparator" w:id="0">
    <w:p w:rsidR="00F2799E" w:rsidRDefault="00F2799E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F2799E">
      <w:rPr>
        <w:rFonts w:ascii="Times New Roman" w:hAnsi="Times New Roman" w:cs="Times New Roman"/>
        <w:noProof/>
        <w:sz w:val="24"/>
        <w:szCs w:val="24"/>
      </w:rPr>
      <w:t>17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799E" w:rsidRDefault="00F2799E" w:rsidP="00564E3C">
      <w:pPr>
        <w:spacing w:after="0" w:line="240" w:lineRule="auto"/>
      </w:pPr>
      <w:r>
        <w:separator/>
      </w:r>
    </w:p>
  </w:footnote>
  <w:footnote w:type="continuationSeparator" w:id="0">
    <w:p w:rsidR="00F2799E" w:rsidRDefault="00F2799E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799E"/>
    <w:rsid w:val="00372DC6"/>
    <w:rsid w:val="00564E3C"/>
    <w:rsid w:val="0064591D"/>
    <w:rsid w:val="00DD5B8A"/>
    <w:rsid w:val="00EB41B8"/>
    <w:rsid w:val="00F14DE1"/>
    <w:rsid w:val="00F27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160FF5"/>
  <w15:chartTrackingRefBased/>
  <w15:docId w15:val="{B72FF673-7FA8-46B6-9E61-8BBCB6A2E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semiHidden/>
    <w:unhideWhenUsed/>
    <w:rsid w:val="00F2799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853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45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2015-10-17T17:45:00Z</dcterms:created>
  <dcterms:modified xsi:type="dcterms:W3CDTF">2015-10-17T17:46:00Z</dcterms:modified>
</cp:coreProperties>
</file>